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14EBA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MASON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5226254A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15B0E" w14:textId="484124BE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C1B2B" w14:textId="77777777" w:rsidR="00295DD5" w:rsidRDefault="00295DD5" w:rsidP="00295D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Apr.1414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Ampthill,</w:t>
      </w:r>
    </w:p>
    <w:p w14:paraId="1EFB16F1" w14:textId="77777777" w:rsidR="00295DD5" w:rsidRDefault="00295DD5" w:rsidP="00295D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Paul Hereford(q.v.).</w:t>
      </w:r>
    </w:p>
    <w:p w14:paraId="062B6346" w14:textId="5532D8B1" w:rsidR="00295DD5" w:rsidRDefault="00295DD5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20-18)</w:t>
      </w:r>
    </w:p>
    <w:p w14:paraId="43BEF364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Bedford into lands</w:t>
      </w:r>
    </w:p>
    <w:p w14:paraId="0F8C0BDD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Thomas Aylesbury(q.v.).</w:t>
      </w:r>
    </w:p>
    <w:p w14:paraId="0AAFCA2C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21-102 )</w:t>
      </w:r>
    </w:p>
    <w:p w14:paraId="14EBA5E5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8069A" w14:textId="77777777" w:rsidR="008F1D62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321590" w14:textId="1AAFD3A6" w:rsidR="00DD5B8A" w:rsidRDefault="008F1D62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</w:p>
    <w:p w14:paraId="66573682" w14:textId="3E0830B8" w:rsidR="00295DD5" w:rsidRDefault="00295DD5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2021</w:t>
      </w:r>
    </w:p>
    <w:p w14:paraId="5B41CFCB" w14:textId="77777777" w:rsidR="00295DD5" w:rsidRPr="008F1D62" w:rsidRDefault="00295DD5" w:rsidP="008F1D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95DD5" w:rsidRPr="008F1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9E90E" w14:textId="77777777" w:rsidR="008F1D62" w:rsidRDefault="008F1D62" w:rsidP="00564E3C">
      <w:pPr>
        <w:spacing w:after="0" w:line="240" w:lineRule="auto"/>
      </w:pPr>
      <w:r>
        <w:separator/>
      </w:r>
    </w:p>
  </w:endnote>
  <w:endnote w:type="continuationSeparator" w:id="0">
    <w:p w14:paraId="4970AE2F" w14:textId="77777777" w:rsidR="008F1D62" w:rsidRDefault="008F1D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BCB8E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FD508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5DD5">
      <w:rPr>
        <w:rFonts w:ascii="Times New Roman" w:hAnsi="Times New Roman" w:cs="Times New Roman"/>
        <w:noProof/>
        <w:sz w:val="24"/>
        <w:szCs w:val="24"/>
      </w:rPr>
      <w:t>27 March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1CFC8E0B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C58AC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22A6E" w14:textId="77777777" w:rsidR="008F1D62" w:rsidRDefault="008F1D62" w:rsidP="00564E3C">
      <w:pPr>
        <w:spacing w:after="0" w:line="240" w:lineRule="auto"/>
      </w:pPr>
      <w:r>
        <w:separator/>
      </w:r>
    </w:p>
  </w:footnote>
  <w:footnote w:type="continuationSeparator" w:id="0">
    <w:p w14:paraId="1ACCAD92" w14:textId="77777777" w:rsidR="008F1D62" w:rsidRDefault="008F1D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F07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C98F5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A01B7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62"/>
    <w:rsid w:val="00295DD5"/>
    <w:rsid w:val="00372DC6"/>
    <w:rsid w:val="00564E3C"/>
    <w:rsid w:val="0064591D"/>
    <w:rsid w:val="008F1D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54CB4"/>
  <w15:chartTrackingRefBased/>
  <w15:docId w15:val="{59A35E64-6011-4628-822B-F632747E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F1D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2015-11-15T20:25:00Z</dcterms:created>
  <dcterms:modified xsi:type="dcterms:W3CDTF">2021-03-27T16:51:00Z</dcterms:modified>
</cp:coreProperties>
</file>